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B16EF" w14:textId="6B450B75" w:rsidR="00F63EA8" w:rsidRPr="00C65E31" w:rsidRDefault="00F63EA8" w:rsidP="00F63EA8">
      <w:pPr>
        <w:tabs>
          <w:tab w:val="left" w:pos="993"/>
          <w:tab w:val="left" w:pos="1134"/>
        </w:tabs>
        <w:rPr>
          <w:rFonts w:cs="Arial"/>
          <w:i/>
        </w:rPr>
      </w:pPr>
      <w:r w:rsidRPr="00C65E31">
        <w:rPr>
          <w:rFonts w:cs="Arial"/>
        </w:rPr>
        <w:t xml:space="preserve">Številka: </w:t>
      </w:r>
      <w:r w:rsidR="00C65E31" w:rsidRPr="00C65E31">
        <w:rPr>
          <w:rFonts w:cs="Arial"/>
        </w:rPr>
        <w:t>4300-0010/2024-2</w:t>
      </w:r>
    </w:p>
    <w:p w14:paraId="462B787C" w14:textId="5A2718ED" w:rsidR="00F63EA8" w:rsidRPr="00106885" w:rsidRDefault="00F63EA8" w:rsidP="00F63EA8">
      <w:pPr>
        <w:rPr>
          <w:rFonts w:cs="Arial"/>
        </w:rPr>
      </w:pPr>
      <w:r w:rsidRPr="00C65E31">
        <w:rPr>
          <w:rFonts w:cs="Arial"/>
        </w:rPr>
        <w:t>JN BR:</w:t>
      </w:r>
      <w:r w:rsidR="00FA0184" w:rsidRPr="00C65E31">
        <w:rPr>
          <w:rFonts w:cs="Arial"/>
        </w:rPr>
        <w:t xml:space="preserve"> 2024-338</w:t>
      </w:r>
    </w:p>
    <w:p w14:paraId="0CBA0697" w14:textId="77777777" w:rsidR="00F63EA8" w:rsidRPr="00A32CB3" w:rsidRDefault="00F63EA8" w:rsidP="00F63EA8">
      <w:pPr>
        <w:rPr>
          <w:rFonts w:cs="Arial"/>
        </w:rPr>
      </w:pPr>
    </w:p>
    <w:p w14:paraId="579B84A7"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043CE48C" w14:textId="77777777" w:rsidR="00F63EA8" w:rsidRPr="00A32CB3" w:rsidRDefault="00F63EA8" w:rsidP="00F63EA8">
      <w:pPr>
        <w:tabs>
          <w:tab w:val="left" w:pos="1026"/>
        </w:tabs>
        <w:jc w:val="both"/>
        <w:rPr>
          <w:rFonts w:cs="Arial"/>
        </w:rPr>
      </w:pPr>
    </w:p>
    <w:p w14:paraId="2F187539" w14:textId="77777777" w:rsidR="00F63EA8" w:rsidRPr="00A32CB3" w:rsidRDefault="00F63EA8" w:rsidP="00F63EA8">
      <w:pPr>
        <w:spacing w:before="120"/>
        <w:jc w:val="center"/>
        <w:rPr>
          <w:rFonts w:cs="Arial"/>
          <w:b/>
        </w:rPr>
      </w:pPr>
      <w:r w:rsidRPr="00A32CB3">
        <w:rPr>
          <w:rFonts w:cs="Arial"/>
          <w:b/>
        </w:rPr>
        <w:t>IZJAVO O UDELEŽBI FIZIČNIH IN PRAVNIH OSEB V LASTNIŠTVU SODELUJOČEGA PODJETJA</w:t>
      </w:r>
    </w:p>
    <w:p w14:paraId="5855E58B" w14:textId="77777777" w:rsidR="00F63EA8" w:rsidRPr="00A32CB3" w:rsidRDefault="00F63EA8" w:rsidP="00F63EA8">
      <w:pPr>
        <w:pStyle w:val="Default"/>
        <w:spacing w:line="260" w:lineRule="exact"/>
        <w:jc w:val="both"/>
        <w:rPr>
          <w:rFonts w:ascii="Arial" w:hAnsi="Arial" w:cs="Arial"/>
          <w:b/>
          <w:bCs/>
          <w:sz w:val="22"/>
          <w:szCs w:val="22"/>
        </w:rPr>
      </w:pPr>
    </w:p>
    <w:p w14:paraId="7253FD87"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1B3223C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D941768"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552E9DD"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38E2B181"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6BC0831E" w14:textId="77777777" w:rsidR="00F63EA8" w:rsidRPr="00A32CB3" w:rsidRDefault="00F63EA8" w:rsidP="00F63EA8">
      <w:pPr>
        <w:pStyle w:val="Default"/>
        <w:spacing w:line="260" w:lineRule="exact"/>
        <w:rPr>
          <w:rFonts w:ascii="Arial" w:hAnsi="Arial" w:cs="Arial"/>
          <w:b/>
          <w:bCs/>
          <w:sz w:val="22"/>
          <w:szCs w:val="22"/>
        </w:rPr>
      </w:pPr>
    </w:p>
    <w:p w14:paraId="53730D42" w14:textId="77777777" w:rsidR="00F63EA8" w:rsidRPr="00A32CB3" w:rsidRDefault="00F63EA8" w:rsidP="00F63EA8">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7FD08473" w14:textId="77777777" w:rsidR="00F63EA8" w:rsidRPr="00A32CB3" w:rsidRDefault="00F63EA8" w:rsidP="00F63EA8">
      <w:pPr>
        <w:pStyle w:val="Default"/>
        <w:spacing w:line="260" w:lineRule="exact"/>
        <w:jc w:val="both"/>
        <w:rPr>
          <w:rFonts w:ascii="Arial" w:hAnsi="Arial" w:cs="Arial"/>
          <w:b/>
          <w:sz w:val="22"/>
          <w:szCs w:val="22"/>
        </w:rPr>
      </w:pPr>
    </w:p>
    <w:p w14:paraId="7D762A0F" w14:textId="77777777" w:rsidR="00F63EA8" w:rsidRPr="00A32CB3" w:rsidRDefault="00F63EA8" w:rsidP="00F63EA8">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39386C13"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496DAA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A4F635A"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2A36B5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25A5EF8" w14:textId="77777777"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6FFA32ED" w14:textId="77777777" w:rsidR="00F63EA8" w:rsidRPr="00A32CB3" w:rsidRDefault="00F63EA8" w:rsidP="00F63EA8">
      <w:pPr>
        <w:pStyle w:val="Default"/>
        <w:spacing w:line="260" w:lineRule="exact"/>
        <w:jc w:val="both"/>
        <w:rPr>
          <w:rFonts w:ascii="Arial" w:hAnsi="Arial" w:cs="Arial"/>
          <w:sz w:val="22"/>
          <w:szCs w:val="22"/>
        </w:rPr>
      </w:pPr>
    </w:p>
    <w:p w14:paraId="6C808EFA" w14:textId="77777777" w:rsidR="00F63EA8" w:rsidRPr="00A32CB3" w:rsidRDefault="00F63EA8" w:rsidP="00F63EA8">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AFA07C8" w14:textId="77777777" w:rsidR="00F63EA8" w:rsidRPr="00A32CB3" w:rsidRDefault="00F63EA8" w:rsidP="00F63EA8">
      <w:pPr>
        <w:pStyle w:val="Default"/>
        <w:spacing w:line="260" w:lineRule="exact"/>
        <w:jc w:val="both"/>
        <w:rPr>
          <w:rFonts w:ascii="Arial" w:hAnsi="Arial" w:cs="Arial"/>
          <w:b/>
          <w:sz w:val="22"/>
          <w:szCs w:val="22"/>
        </w:rPr>
      </w:pPr>
    </w:p>
    <w:p w14:paraId="050939FC" w14:textId="77777777" w:rsidR="00F63EA8" w:rsidRPr="00A32CB3" w:rsidRDefault="00F63EA8" w:rsidP="00F63EA8">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E02201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296A86A"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28C7C6F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328F77B"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25AAE5EE"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439070"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4308DC46"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5F73D20"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F0CA58"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88F6405"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FFCC351"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C65E31">
        <w:rPr>
          <w:rFonts w:ascii="Arial" w:hAnsi="Arial" w:cs="Arial"/>
          <w:sz w:val="22"/>
          <w:szCs w:val="22"/>
        </w:rPr>
      </w:r>
      <w:r w:rsidR="00C65E31">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EDE00C6" w14:textId="77777777"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5D079A1" w14:textId="77777777" w:rsidR="00F63EA8" w:rsidRPr="00A32CB3" w:rsidRDefault="00F63EA8" w:rsidP="00F63EA8">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69D6FD30" w14:textId="77777777" w:rsidR="00F63EA8" w:rsidRPr="00A32CB3" w:rsidRDefault="00F63EA8" w:rsidP="00F63EA8">
      <w:pPr>
        <w:pStyle w:val="Default"/>
        <w:spacing w:line="260" w:lineRule="exact"/>
        <w:jc w:val="both"/>
        <w:rPr>
          <w:rFonts w:ascii="Arial" w:hAnsi="Arial" w:cs="Arial"/>
          <w:sz w:val="22"/>
          <w:szCs w:val="22"/>
        </w:rPr>
      </w:pPr>
    </w:p>
    <w:p w14:paraId="77BC0342" w14:textId="77777777" w:rsidR="00F63EA8" w:rsidRPr="00A32CB3" w:rsidRDefault="00F63EA8" w:rsidP="00F63EA8">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2D5FF9B"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BB7DE6"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1D9E14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EA47A3F"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66F29CB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4735D3F"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8CCECE9"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8A99B3C"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DB5188D" w14:textId="77777777" w:rsidR="00F63EA8" w:rsidRPr="00A32CB3" w:rsidRDefault="00F63EA8" w:rsidP="00F63EA8">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77BA534" w14:textId="77777777" w:rsidR="00F63EA8" w:rsidRPr="00A32CB3" w:rsidRDefault="00F63EA8" w:rsidP="00F63EA8">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D7D7668" w14:textId="77777777" w:rsidR="00F63EA8" w:rsidRPr="00A32CB3" w:rsidRDefault="00F63EA8" w:rsidP="00F63EA8">
      <w:pPr>
        <w:pStyle w:val="Default"/>
        <w:spacing w:line="260" w:lineRule="exact"/>
        <w:jc w:val="both"/>
        <w:rPr>
          <w:rFonts w:ascii="Arial" w:hAnsi="Arial" w:cs="Arial"/>
          <w:sz w:val="22"/>
          <w:szCs w:val="22"/>
        </w:rPr>
      </w:pPr>
    </w:p>
    <w:p w14:paraId="51346EAA"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63864566" w14:textId="77777777" w:rsidR="00F63EA8" w:rsidRPr="00A32CB3" w:rsidRDefault="00F63EA8" w:rsidP="00F63EA8">
      <w:pPr>
        <w:pStyle w:val="Default"/>
        <w:jc w:val="both"/>
        <w:rPr>
          <w:rFonts w:ascii="Arial" w:hAnsi="Arial" w:cs="Arial"/>
          <w:sz w:val="22"/>
          <w:szCs w:val="22"/>
        </w:rPr>
      </w:pPr>
    </w:p>
    <w:p w14:paraId="31214B7F" w14:textId="77777777" w:rsidR="00F63EA8" w:rsidRPr="00A32CB3" w:rsidRDefault="00F63EA8" w:rsidP="00F63EA8">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5A2120" w14:textId="77777777" w:rsidR="00F63EA8" w:rsidRPr="00A32CB3" w:rsidRDefault="00F63EA8" w:rsidP="00F63EA8">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DB5A83C" w14:textId="77777777" w:rsidR="00F63EA8" w:rsidRPr="00A32CB3" w:rsidRDefault="00F63EA8" w:rsidP="00F63EA8">
      <w:pPr>
        <w:pStyle w:val="Default"/>
        <w:jc w:val="both"/>
        <w:rPr>
          <w:rFonts w:ascii="Arial" w:hAnsi="Arial" w:cs="Arial"/>
          <w:sz w:val="22"/>
          <w:szCs w:val="22"/>
        </w:rPr>
      </w:pPr>
    </w:p>
    <w:p w14:paraId="4D03D6F2"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2759D0E4" w14:textId="77777777" w:rsidR="00F63EA8" w:rsidRPr="00A32CB3" w:rsidRDefault="00F63EA8" w:rsidP="00F63EA8">
      <w:pPr>
        <w:pStyle w:val="Default"/>
        <w:jc w:val="both"/>
        <w:rPr>
          <w:rFonts w:ascii="Arial" w:hAnsi="Arial" w:cs="Arial"/>
          <w:sz w:val="22"/>
          <w:szCs w:val="22"/>
        </w:rPr>
      </w:pPr>
    </w:p>
    <w:p w14:paraId="3BAF7F8A"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56BC9A43" w14:textId="77777777" w:rsidR="00F63EA8" w:rsidRPr="00A32CB3" w:rsidRDefault="00F63EA8" w:rsidP="00F63EA8">
      <w:pPr>
        <w:pStyle w:val="Default"/>
        <w:jc w:val="both"/>
        <w:rPr>
          <w:rFonts w:ascii="Arial" w:hAnsi="Arial" w:cs="Arial"/>
          <w:sz w:val="22"/>
          <w:szCs w:val="22"/>
        </w:rPr>
      </w:pPr>
    </w:p>
    <w:p w14:paraId="1C76E0F9" w14:textId="77777777" w:rsidR="00F63EA8" w:rsidRPr="00A32CB3" w:rsidRDefault="00F63EA8" w:rsidP="00F63EA8">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17A161C3" w14:textId="77777777" w:rsidR="00F63EA8" w:rsidRPr="00A32CB3" w:rsidRDefault="00F63EA8" w:rsidP="00F63EA8">
      <w:pPr>
        <w:jc w:val="both"/>
        <w:rPr>
          <w:rFonts w:cs="Arial"/>
        </w:rPr>
      </w:pPr>
    </w:p>
    <w:p w14:paraId="25303D40" w14:textId="77777777" w:rsidR="00F63EA8" w:rsidRPr="00A32CB3" w:rsidRDefault="00F63EA8" w:rsidP="00F63EA8">
      <w:pPr>
        <w:jc w:val="both"/>
        <w:rPr>
          <w:rFonts w:cs="Arial"/>
        </w:rPr>
      </w:pPr>
    </w:p>
    <w:p w14:paraId="46AA77B2" w14:textId="77777777" w:rsidR="00F63EA8" w:rsidRPr="00A32CB3" w:rsidRDefault="00F63EA8" w:rsidP="00F63EA8">
      <w:pPr>
        <w:jc w:val="both"/>
        <w:rPr>
          <w:rFonts w:cs="Arial"/>
        </w:rPr>
      </w:pPr>
    </w:p>
    <w:p w14:paraId="14BED164" w14:textId="77777777" w:rsidR="00F63EA8" w:rsidRPr="00A32CB3" w:rsidRDefault="00F63EA8" w:rsidP="00F63EA8">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773A81D" w14:textId="77777777" w:rsidR="00F63EA8" w:rsidRPr="00A32CB3" w:rsidRDefault="00F63EA8" w:rsidP="00F63EA8">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2B0568FB" w14:textId="77777777" w:rsidR="00F63EA8" w:rsidRPr="00A32CB3" w:rsidRDefault="00F63EA8" w:rsidP="00F63EA8">
      <w:pPr>
        <w:pStyle w:val="Default"/>
        <w:spacing w:line="260" w:lineRule="exact"/>
        <w:jc w:val="both"/>
        <w:rPr>
          <w:rFonts w:ascii="Arial" w:hAnsi="Arial" w:cs="Arial"/>
          <w:sz w:val="22"/>
          <w:szCs w:val="22"/>
        </w:rPr>
      </w:pPr>
    </w:p>
    <w:p w14:paraId="0999362F" w14:textId="77777777" w:rsidR="00F63EA8" w:rsidRPr="00A32CB3" w:rsidRDefault="00F63EA8" w:rsidP="00F63EA8">
      <w:pPr>
        <w:rPr>
          <w:rFonts w:cs="Arial"/>
          <w:i/>
        </w:rPr>
      </w:pPr>
    </w:p>
    <w:p w14:paraId="55C06A1C" w14:textId="77777777" w:rsidR="00F63EA8" w:rsidRPr="00A32CB3" w:rsidRDefault="00F63EA8" w:rsidP="00F63EA8">
      <w:pPr>
        <w:rPr>
          <w:rFonts w:cs="Arial"/>
          <w:i/>
        </w:rPr>
      </w:pPr>
    </w:p>
    <w:p w14:paraId="51B3A77C" w14:textId="77777777" w:rsidR="00F63EA8" w:rsidRPr="00A32CB3" w:rsidRDefault="00F63EA8" w:rsidP="00F63EA8">
      <w:pPr>
        <w:rPr>
          <w:rFonts w:cs="Arial"/>
          <w:i/>
        </w:rPr>
      </w:pPr>
    </w:p>
    <w:p w14:paraId="742D2ECA" w14:textId="77777777" w:rsidR="00F63EA8" w:rsidRPr="00A32CB3" w:rsidRDefault="00F63EA8" w:rsidP="00F63EA8">
      <w:pPr>
        <w:rPr>
          <w:rFonts w:cs="Arial"/>
          <w:i/>
        </w:rPr>
      </w:pPr>
    </w:p>
    <w:p w14:paraId="0468E70F" w14:textId="77777777" w:rsidR="00F63EA8" w:rsidRPr="00A32CB3" w:rsidRDefault="00F63EA8" w:rsidP="00F63EA8">
      <w:pPr>
        <w:rPr>
          <w:rFonts w:cs="Arial"/>
          <w:i/>
        </w:rPr>
      </w:pPr>
    </w:p>
    <w:p w14:paraId="4774DEAD" w14:textId="77777777" w:rsidR="00F63EA8" w:rsidRPr="00A32CB3" w:rsidRDefault="00F63EA8" w:rsidP="00F63EA8">
      <w:pPr>
        <w:rPr>
          <w:rFonts w:cs="Arial"/>
          <w:i/>
        </w:rPr>
      </w:pPr>
    </w:p>
    <w:p w14:paraId="698F5D79" w14:textId="77777777" w:rsidR="00F63EA8" w:rsidRPr="00A32CB3" w:rsidRDefault="00F63EA8" w:rsidP="00F63EA8">
      <w:pPr>
        <w:rPr>
          <w:rFonts w:cs="Arial"/>
          <w:i/>
        </w:rPr>
      </w:pPr>
    </w:p>
    <w:p w14:paraId="3C01E7DD" w14:textId="77777777" w:rsidR="00F63EA8" w:rsidRPr="00A32CB3" w:rsidRDefault="00F63EA8" w:rsidP="00F63EA8">
      <w:pPr>
        <w:rPr>
          <w:rFonts w:cs="Arial"/>
          <w:i/>
        </w:rPr>
      </w:pPr>
    </w:p>
    <w:p w14:paraId="3028DB42" w14:textId="77777777" w:rsidR="00F63EA8" w:rsidRPr="00A32CB3" w:rsidRDefault="00F63EA8" w:rsidP="00F63EA8">
      <w:pPr>
        <w:rPr>
          <w:rFonts w:cs="Arial"/>
          <w:i/>
        </w:rPr>
      </w:pPr>
    </w:p>
    <w:p w14:paraId="2A7041E1" w14:textId="77777777" w:rsidR="00F63EA8" w:rsidRPr="00A32CB3" w:rsidRDefault="00F63EA8" w:rsidP="00F63EA8">
      <w:pPr>
        <w:rPr>
          <w:rFonts w:cs="Arial"/>
          <w:i/>
        </w:rPr>
      </w:pPr>
    </w:p>
    <w:p w14:paraId="2F9C127B" w14:textId="77777777" w:rsidR="00F63EA8" w:rsidRPr="00A32CB3" w:rsidRDefault="00F63EA8" w:rsidP="00F63EA8">
      <w:pPr>
        <w:rPr>
          <w:rFonts w:cs="Arial"/>
          <w:i/>
        </w:rPr>
      </w:pPr>
    </w:p>
    <w:p w14:paraId="117DC5F0" w14:textId="77777777" w:rsidR="00F63EA8" w:rsidRPr="00A32CB3" w:rsidRDefault="00F63EA8" w:rsidP="00F63EA8">
      <w:pPr>
        <w:jc w:val="both"/>
        <w:rPr>
          <w:rFonts w:cs="Arial"/>
          <w:i/>
        </w:rPr>
      </w:pPr>
    </w:p>
    <w:p w14:paraId="211F4615" w14:textId="77777777" w:rsidR="00F63EA8" w:rsidRPr="00A32CB3" w:rsidRDefault="00F63EA8" w:rsidP="00F63EA8">
      <w:pPr>
        <w:jc w:val="both"/>
        <w:rPr>
          <w:rFonts w:cs="Arial"/>
          <w:i/>
        </w:rPr>
      </w:pPr>
    </w:p>
    <w:p w14:paraId="47D04874" w14:textId="77777777" w:rsidR="00F63EA8" w:rsidRDefault="00F63EA8" w:rsidP="00F63EA8">
      <w:pPr>
        <w:jc w:val="both"/>
        <w:rPr>
          <w:rFonts w:cs="Arial"/>
          <w:i/>
        </w:rPr>
      </w:pPr>
    </w:p>
    <w:p w14:paraId="1C786628" w14:textId="77777777" w:rsidR="00F63EA8" w:rsidRPr="004902A8" w:rsidRDefault="00F63EA8" w:rsidP="00F63EA8">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009CD0F4" w:rsidR="00671D5E" w:rsidRPr="00F63EA8" w:rsidRDefault="00671D5E" w:rsidP="00F63EA8"/>
    <w:sectPr w:rsidR="00671D5E" w:rsidRPr="00F63EA8"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DA596" w14:textId="77777777" w:rsidR="00C359C7" w:rsidRDefault="00C359C7">
      <w:r>
        <w:separator/>
      </w:r>
    </w:p>
  </w:endnote>
  <w:endnote w:type="continuationSeparator" w:id="0">
    <w:p w14:paraId="7457FBDB" w14:textId="77777777" w:rsidR="00C359C7" w:rsidRDefault="00C3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7F8F8" w14:textId="25A0DA5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63EA8">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63EA8">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E3688A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63EA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63EA8">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F7E75" w14:textId="77777777" w:rsidR="00C359C7" w:rsidRDefault="00C359C7">
      <w:r>
        <w:separator/>
      </w:r>
    </w:p>
  </w:footnote>
  <w:footnote w:type="continuationSeparator" w:id="0">
    <w:p w14:paraId="7DC8129F" w14:textId="77777777" w:rsidR="00C359C7" w:rsidRDefault="00C359C7">
      <w:r>
        <w:continuationSeparator/>
      </w:r>
    </w:p>
  </w:footnote>
  <w:footnote w:id="1">
    <w:p w14:paraId="0F6A5AC8" w14:textId="77777777" w:rsidR="00F63EA8" w:rsidRPr="00FA2ACA" w:rsidRDefault="00F63EA8" w:rsidP="00F63EA8">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4BC17B7F" w:rsidR="00C0552D" w:rsidRPr="002E7BD6" w:rsidRDefault="002E7BD6" w:rsidP="00A1445A">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GRADNJA</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509569279">
    <w:abstractNumId w:val="3"/>
  </w:num>
  <w:num w:numId="2" w16cid:durableId="2124036110">
    <w:abstractNumId w:val="7"/>
  </w:num>
  <w:num w:numId="3" w16cid:durableId="141972931">
    <w:abstractNumId w:val="2"/>
  </w:num>
  <w:num w:numId="4" w16cid:durableId="1588684271">
    <w:abstractNumId w:val="1"/>
  </w:num>
  <w:num w:numId="5" w16cid:durableId="1590668">
    <w:abstractNumId w:val="5"/>
  </w:num>
  <w:num w:numId="6" w16cid:durableId="629089412">
    <w:abstractNumId w:val="0"/>
  </w:num>
  <w:num w:numId="7" w16cid:durableId="2005813315">
    <w:abstractNumId w:val="11"/>
  </w:num>
  <w:num w:numId="8" w16cid:durableId="1133597238">
    <w:abstractNumId w:val="10"/>
  </w:num>
  <w:num w:numId="9" w16cid:durableId="553349109">
    <w:abstractNumId w:val="8"/>
  </w:num>
  <w:num w:numId="10" w16cid:durableId="753286943">
    <w:abstractNumId w:val="6"/>
  </w:num>
  <w:num w:numId="11" w16cid:durableId="706878369">
    <w:abstractNumId w:val="4"/>
  </w:num>
  <w:num w:numId="12" w16cid:durableId="14261447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E276E"/>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655"/>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4FE7"/>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2C98"/>
    <w:rsid w:val="007D302C"/>
    <w:rsid w:val="007D4174"/>
    <w:rsid w:val="007E0866"/>
    <w:rsid w:val="007E31E3"/>
    <w:rsid w:val="007F3757"/>
    <w:rsid w:val="007F4AC2"/>
    <w:rsid w:val="007F7EE3"/>
    <w:rsid w:val="00802EA5"/>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525E"/>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359C7"/>
    <w:rsid w:val="00C468BF"/>
    <w:rsid w:val="00C565DD"/>
    <w:rsid w:val="00C64A95"/>
    <w:rsid w:val="00C65E31"/>
    <w:rsid w:val="00C801F5"/>
    <w:rsid w:val="00C82B34"/>
    <w:rsid w:val="00C92627"/>
    <w:rsid w:val="00C9531D"/>
    <w:rsid w:val="00C97729"/>
    <w:rsid w:val="00CB008E"/>
    <w:rsid w:val="00CB0D95"/>
    <w:rsid w:val="00CD61B2"/>
    <w:rsid w:val="00CD7808"/>
    <w:rsid w:val="00CF12FC"/>
    <w:rsid w:val="00D05C1E"/>
    <w:rsid w:val="00D06278"/>
    <w:rsid w:val="00D2343D"/>
    <w:rsid w:val="00D23673"/>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C4ADC"/>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3EA8"/>
    <w:rsid w:val="00F65355"/>
    <w:rsid w:val="00F70BB8"/>
    <w:rsid w:val="00F71C13"/>
    <w:rsid w:val="00F758D0"/>
    <w:rsid w:val="00F92D1D"/>
    <w:rsid w:val="00F94B26"/>
    <w:rsid w:val="00FA0184"/>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EBF1E0-613C-40E9-B1C8-8872ECBBFCA8}">
  <ds:schemaRefs>
    <ds:schemaRef ds:uri="http://schemas.microsoft.com/office/2006/metadata/properties"/>
    <ds:schemaRef ds:uri="http://schemas.microsoft.com/office/infopath/2007/PartnerControls"/>
    <ds:schemaRef ds:uri="ba71b4f2-3489-430b-a582-ca3f60230a1a"/>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A554AC85-C0F4-44FC-B1BF-8E7E5C729D0B}">
  <ds:schemaRefs>
    <ds:schemaRef ds:uri="http://schemas.openxmlformats.org/officeDocument/2006/bibliography"/>
  </ds:schemaRefs>
</ds:datastoreItem>
</file>

<file path=customXml/itemProps3.xml><?xml version="1.0" encoding="utf-8"?>
<ds:datastoreItem xmlns:ds="http://schemas.openxmlformats.org/officeDocument/2006/customXml" ds:itemID="{C630CE69-BCA7-456D-97AB-CF0AC55F4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TotalTime>
  <Pages>2</Pages>
  <Words>523</Words>
  <Characters>3442</Characters>
  <Application>Microsoft Office Word</Application>
  <DocSecurity>0</DocSecurity>
  <Lines>28</Lines>
  <Paragraphs>7</Paragraphs>
  <ScaleCrop>false</ScaleCrop>
  <Company>ZRSBR</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24</cp:revision>
  <cp:lastPrinted>2016-06-20T06:32:00Z</cp:lastPrinted>
  <dcterms:created xsi:type="dcterms:W3CDTF">2018-08-07T08:37:00Z</dcterms:created>
  <dcterms:modified xsi:type="dcterms:W3CDTF">2024-09-19T13:24:00Z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